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802D7" w:rsidRPr="0087181E" w:rsidTr="0087181E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802D7" w:rsidRPr="0087181E" w:rsidRDefault="00E802D7" w:rsidP="0087181E">
            <w:pPr>
              <w:spacing w:after="0" w:line="240" w:lineRule="auto"/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2D7" w:rsidRPr="0087181E" w:rsidRDefault="00E802D7" w:rsidP="008718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81E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 22</w:t>
            </w:r>
            <w:r w:rsidRPr="0087181E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 решению Совета депутатов Ершичского сельского поселения Ершичского района Смоленской области  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 декабря </w:t>
            </w:r>
          </w:p>
          <w:p w:rsidR="00E802D7" w:rsidRPr="0087181E" w:rsidRDefault="00E802D7" w:rsidP="008718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81E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 </w:t>
            </w:r>
            <w:r w:rsidRPr="008718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года 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8718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 бюджете муниципального образования Ершичского  сельского поселения  Ершичского района Смоленской области на 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8718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 и на плановый период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8718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718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годов»</w:t>
            </w:r>
          </w:p>
        </w:tc>
      </w:tr>
    </w:tbl>
    <w:p w:rsidR="00E802D7" w:rsidRPr="00505EBA" w:rsidRDefault="00E802D7" w:rsidP="0088259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05EBA">
        <w:rPr>
          <w:rFonts w:ascii="Times New Roman" w:hAnsi="Times New Roman"/>
          <w:b/>
          <w:bCs/>
          <w:lang w:eastAsia="ru-RU"/>
        </w:rPr>
        <w:t xml:space="preserve">Программа муниципальных  внутренних заимствований муниципального образования </w:t>
      </w:r>
      <w:r>
        <w:rPr>
          <w:rFonts w:ascii="Times New Roman" w:hAnsi="Times New Roman"/>
          <w:b/>
          <w:bCs/>
          <w:lang w:eastAsia="ru-RU"/>
        </w:rPr>
        <w:t>Ершичс</w:t>
      </w:r>
      <w:r w:rsidRPr="00505EBA">
        <w:rPr>
          <w:rFonts w:ascii="Times New Roman" w:hAnsi="Times New Roman"/>
          <w:b/>
          <w:bCs/>
          <w:lang w:eastAsia="ru-RU"/>
        </w:rPr>
        <w:t>ко</w:t>
      </w:r>
      <w:r>
        <w:rPr>
          <w:rFonts w:ascii="Times New Roman" w:hAnsi="Times New Roman"/>
          <w:b/>
          <w:bCs/>
          <w:lang w:eastAsia="ru-RU"/>
        </w:rPr>
        <w:t>го</w:t>
      </w:r>
      <w:r w:rsidRPr="00505EBA">
        <w:rPr>
          <w:rFonts w:ascii="Times New Roman" w:hAnsi="Times New Roman"/>
          <w:b/>
          <w:bCs/>
          <w:lang w:eastAsia="ru-RU"/>
        </w:rPr>
        <w:t xml:space="preserve"> сельско</w:t>
      </w:r>
      <w:r>
        <w:rPr>
          <w:rFonts w:ascii="Times New Roman" w:hAnsi="Times New Roman"/>
          <w:b/>
          <w:bCs/>
          <w:lang w:eastAsia="ru-RU"/>
        </w:rPr>
        <w:t>го</w:t>
      </w:r>
      <w:r w:rsidRPr="00505EBA">
        <w:rPr>
          <w:rFonts w:ascii="Times New Roman" w:hAnsi="Times New Roman"/>
          <w:b/>
          <w:bCs/>
          <w:lang w:eastAsia="ru-RU"/>
        </w:rPr>
        <w:t xml:space="preserve"> поселени</w:t>
      </w:r>
      <w:r>
        <w:rPr>
          <w:rFonts w:ascii="Times New Roman" w:hAnsi="Times New Roman"/>
          <w:b/>
          <w:bCs/>
          <w:lang w:eastAsia="ru-RU"/>
        </w:rPr>
        <w:t>я</w:t>
      </w:r>
      <w:r w:rsidRPr="00505EBA">
        <w:rPr>
          <w:rFonts w:ascii="Times New Roman" w:hAnsi="Times New Roman"/>
          <w:b/>
          <w:bCs/>
          <w:lang w:eastAsia="ru-RU"/>
        </w:rPr>
        <w:t xml:space="preserve"> Ершичского района Смоленской области на плановый период 20</w:t>
      </w:r>
      <w:r>
        <w:rPr>
          <w:rFonts w:ascii="Times New Roman" w:hAnsi="Times New Roman"/>
          <w:b/>
          <w:bCs/>
          <w:lang w:eastAsia="ru-RU"/>
        </w:rPr>
        <w:t>21</w:t>
      </w:r>
      <w:r w:rsidRPr="00505EBA">
        <w:rPr>
          <w:rFonts w:ascii="Times New Roman" w:hAnsi="Times New Roman"/>
          <w:b/>
          <w:bCs/>
          <w:lang w:eastAsia="ru-RU"/>
        </w:rPr>
        <w:t xml:space="preserve"> и 20</w:t>
      </w:r>
      <w:r>
        <w:rPr>
          <w:rFonts w:ascii="Times New Roman" w:hAnsi="Times New Roman"/>
          <w:b/>
          <w:bCs/>
          <w:lang w:eastAsia="ru-RU"/>
        </w:rPr>
        <w:t>22</w:t>
      </w:r>
      <w:r w:rsidRPr="00505EBA">
        <w:rPr>
          <w:rFonts w:ascii="Times New Roman" w:hAnsi="Times New Roman"/>
          <w:b/>
          <w:bCs/>
          <w:lang w:eastAsia="ru-RU"/>
        </w:rPr>
        <w:t xml:space="preserve">годов    </w:t>
      </w:r>
    </w:p>
    <w:p w:rsidR="00E802D7" w:rsidRPr="00927534" w:rsidRDefault="00E802D7" w:rsidP="00882597">
      <w:pPr>
        <w:tabs>
          <w:tab w:val="left" w:pos="1080"/>
        </w:tabs>
        <w:spacing w:after="0" w:line="240" w:lineRule="auto"/>
        <w:ind w:right="14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27534">
        <w:rPr>
          <w:rFonts w:ascii="Times New Roman" w:hAnsi="Times New Roman"/>
          <w:sz w:val="24"/>
          <w:szCs w:val="24"/>
          <w:lang w:eastAsia="ru-RU"/>
        </w:rPr>
        <w:t>(рублей)</w:t>
      </w:r>
    </w:p>
    <w:tbl>
      <w:tblPr>
        <w:tblW w:w="9652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3"/>
        <w:gridCol w:w="2437"/>
        <w:gridCol w:w="1276"/>
        <w:gridCol w:w="1134"/>
        <w:gridCol w:w="1134"/>
        <w:gridCol w:w="1134"/>
        <w:gridCol w:w="992"/>
        <w:gridCol w:w="992"/>
      </w:tblGrid>
      <w:tr w:rsidR="00E802D7" w:rsidRPr="0087181E" w:rsidTr="00882597">
        <w:trPr>
          <w:trHeight w:val="1230"/>
        </w:trPr>
        <w:tc>
          <w:tcPr>
            <w:tcW w:w="553" w:type="dxa"/>
            <w:vMerge w:val="restart"/>
            <w:noWrap/>
            <w:vAlign w:val="center"/>
          </w:tcPr>
          <w:p w:rsidR="00E802D7" w:rsidRPr="00505EBA" w:rsidRDefault="00E802D7" w:rsidP="00505E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37" w:type="dxa"/>
            <w:vMerge w:val="restart"/>
            <w:vAlign w:val="center"/>
          </w:tcPr>
          <w:p w:rsidR="00E802D7" w:rsidRPr="00505EBA" w:rsidRDefault="00E802D7" w:rsidP="00505E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276" w:type="dxa"/>
            <w:vAlign w:val="center"/>
          </w:tcPr>
          <w:p w:rsidR="00E802D7" w:rsidRDefault="00E802D7" w:rsidP="008825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Объем привле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E802D7" w:rsidRPr="00505EBA" w:rsidRDefault="00E802D7" w:rsidP="008825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чения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E802D7" w:rsidRDefault="00E802D7" w:rsidP="008825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25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Предель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E802D7" w:rsidRPr="00505EBA" w:rsidRDefault="00E802D7" w:rsidP="008825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25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ные сроки погаше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8825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1134" w:type="dxa"/>
            <w:vAlign w:val="center"/>
          </w:tcPr>
          <w:p w:rsidR="00E802D7" w:rsidRDefault="00E802D7" w:rsidP="008825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Объем средств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направ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:rsidR="00E802D7" w:rsidRPr="00505EBA" w:rsidRDefault="00E802D7" w:rsidP="008825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ляемых на погаше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ние основной суммы долга</w:t>
            </w:r>
          </w:p>
        </w:tc>
        <w:tc>
          <w:tcPr>
            <w:tcW w:w="1134" w:type="dxa"/>
            <w:vAlign w:val="center"/>
          </w:tcPr>
          <w:p w:rsidR="00E802D7" w:rsidRPr="00505EBA" w:rsidRDefault="00E802D7" w:rsidP="008825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Объем привле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992" w:type="dxa"/>
            <w:vAlign w:val="center"/>
          </w:tcPr>
          <w:p w:rsidR="00E802D7" w:rsidRPr="00505EBA" w:rsidRDefault="00E802D7" w:rsidP="008825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25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Преде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8825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льные сроки погаше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88259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992" w:type="dxa"/>
            <w:vAlign w:val="center"/>
          </w:tcPr>
          <w:p w:rsidR="00E802D7" w:rsidRPr="00505EBA" w:rsidRDefault="00E802D7" w:rsidP="008825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Объем средств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направ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ляемых на погашение основ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ной суммы долга</w:t>
            </w:r>
          </w:p>
        </w:tc>
      </w:tr>
      <w:tr w:rsidR="00E802D7" w:rsidRPr="0087181E" w:rsidTr="00E2642D">
        <w:trPr>
          <w:trHeight w:val="513"/>
        </w:trPr>
        <w:tc>
          <w:tcPr>
            <w:tcW w:w="553" w:type="dxa"/>
            <w:vMerge/>
            <w:noWrap/>
            <w:vAlign w:val="center"/>
          </w:tcPr>
          <w:p w:rsidR="00E802D7" w:rsidRPr="00505EBA" w:rsidRDefault="00E802D7" w:rsidP="00505E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vMerge/>
            <w:vAlign w:val="center"/>
          </w:tcPr>
          <w:p w:rsidR="00E802D7" w:rsidRPr="00505EBA" w:rsidRDefault="00E802D7" w:rsidP="00505E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3"/>
          </w:tcPr>
          <w:p w:rsidR="00E802D7" w:rsidRPr="00505EBA" w:rsidRDefault="00E802D7" w:rsidP="00AF4D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21</w:t>
            </w: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118" w:type="dxa"/>
            <w:gridSpan w:val="3"/>
          </w:tcPr>
          <w:p w:rsidR="00E802D7" w:rsidRPr="00505EBA" w:rsidRDefault="00E802D7" w:rsidP="00930A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22</w:t>
            </w:r>
            <w:r w:rsidRPr="00505E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E802D7" w:rsidRPr="0087181E" w:rsidTr="009E01BE">
        <w:trPr>
          <w:trHeight w:val="1020"/>
        </w:trPr>
        <w:tc>
          <w:tcPr>
            <w:tcW w:w="553" w:type="dxa"/>
            <w:noWrap/>
            <w:vAlign w:val="bottom"/>
          </w:tcPr>
          <w:p w:rsidR="00E802D7" w:rsidRPr="00505EBA" w:rsidRDefault="00E802D7" w:rsidP="00505E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37" w:type="dxa"/>
            <w:vAlign w:val="bottom"/>
          </w:tcPr>
          <w:p w:rsidR="00E802D7" w:rsidRPr="005B257A" w:rsidRDefault="00E802D7" w:rsidP="005B2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257A">
              <w:rPr>
                <w:rFonts w:ascii="Times New Roman" w:hAnsi="Times New Roman"/>
                <w:sz w:val="24"/>
                <w:szCs w:val="24"/>
                <w:lang w:eastAsia="ru-RU"/>
              </w:rPr>
              <w:t>Бюджетные кредиты, от других бюджетов  бюджетной системы Российской Федерации, полученные бюджетом  муниципального образования Ершичского сельского поселения Ершичского района Смоленской области</w:t>
            </w:r>
          </w:p>
        </w:tc>
        <w:tc>
          <w:tcPr>
            <w:tcW w:w="1276" w:type="dxa"/>
            <w:vAlign w:val="bottom"/>
          </w:tcPr>
          <w:p w:rsidR="00E802D7" w:rsidRPr="00505EBA" w:rsidRDefault="00E802D7" w:rsidP="00505EB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bottom"/>
          </w:tcPr>
          <w:p w:rsidR="00E802D7" w:rsidRPr="00505EBA" w:rsidRDefault="00E802D7" w:rsidP="008825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Align w:val="bottom"/>
          </w:tcPr>
          <w:p w:rsidR="00E802D7" w:rsidRPr="00505EBA" w:rsidRDefault="00E802D7" w:rsidP="00505EB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bottom"/>
          </w:tcPr>
          <w:p w:rsidR="00E802D7" w:rsidRPr="00505EBA" w:rsidRDefault="00E802D7" w:rsidP="00505EB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E802D7" w:rsidRPr="00505EBA" w:rsidRDefault="00E802D7" w:rsidP="007B38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Align w:val="bottom"/>
          </w:tcPr>
          <w:p w:rsidR="00E802D7" w:rsidRPr="00505EBA" w:rsidRDefault="00E802D7" w:rsidP="00505EB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802D7" w:rsidRPr="0087181E" w:rsidTr="009E01BE">
        <w:trPr>
          <w:trHeight w:val="1275"/>
        </w:trPr>
        <w:tc>
          <w:tcPr>
            <w:tcW w:w="553" w:type="dxa"/>
            <w:noWrap/>
            <w:vAlign w:val="bottom"/>
          </w:tcPr>
          <w:p w:rsidR="00E802D7" w:rsidRPr="00505EBA" w:rsidRDefault="00E802D7" w:rsidP="00505E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437" w:type="dxa"/>
            <w:vAlign w:val="bottom"/>
          </w:tcPr>
          <w:p w:rsidR="00E802D7" w:rsidRPr="005B257A" w:rsidRDefault="00E802D7" w:rsidP="009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257A">
              <w:rPr>
                <w:rFonts w:ascii="Times New Roman" w:hAnsi="Times New Roman"/>
                <w:sz w:val="24"/>
                <w:szCs w:val="24"/>
                <w:lang w:eastAsia="ru-RU"/>
              </w:rPr>
              <w:t>Кредиты, полученные бюджетом муниципального образования Ершичского сельского поселения Ершичского района Смоленской области в валюте Российской Федерации, от кредитных организаций</w:t>
            </w:r>
          </w:p>
        </w:tc>
        <w:tc>
          <w:tcPr>
            <w:tcW w:w="1276" w:type="dxa"/>
            <w:vAlign w:val="bottom"/>
          </w:tcPr>
          <w:p w:rsidR="00E802D7" w:rsidRPr="00505EBA" w:rsidRDefault="00E802D7" w:rsidP="00505EB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bottom"/>
          </w:tcPr>
          <w:p w:rsidR="00E802D7" w:rsidRPr="00505EBA" w:rsidRDefault="00E802D7" w:rsidP="008825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Align w:val="bottom"/>
          </w:tcPr>
          <w:p w:rsidR="00E802D7" w:rsidRPr="00505EBA" w:rsidRDefault="00E802D7" w:rsidP="00505EB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bottom"/>
          </w:tcPr>
          <w:p w:rsidR="00E802D7" w:rsidRPr="00505EBA" w:rsidRDefault="00E802D7" w:rsidP="00505EB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E802D7" w:rsidRPr="00505EBA" w:rsidRDefault="00E802D7" w:rsidP="007B38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Align w:val="bottom"/>
          </w:tcPr>
          <w:p w:rsidR="00E802D7" w:rsidRPr="00505EBA" w:rsidRDefault="00E802D7" w:rsidP="00505EB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802D7" w:rsidRPr="0087181E" w:rsidTr="009E01BE">
        <w:trPr>
          <w:trHeight w:val="495"/>
        </w:trPr>
        <w:tc>
          <w:tcPr>
            <w:tcW w:w="553" w:type="dxa"/>
            <w:noWrap/>
            <w:vAlign w:val="bottom"/>
          </w:tcPr>
          <w:p w:rsidR="00E802D7" w:rsidRPr="00505EBA" w:rsidRDefault="00E802D7" w:rsidP="00505E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37" w:type="dxa"/>
            <w:vAlign w:val="bottom"/>
          </w:tcPr>
          <w:p w:rsidR="00E802D7" w:rsidRPr="005B257A" w:rsidRDefault="00E802D7" w:rsidP="00505EB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B25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6" w:type="dxa"/>
            <w:vAlign w:val="bottom"/>
          </w:tcPr>
          <w:p w:rsidR="00E802D7" w:rsidRPr="00505EBA" w:rsidRDefault="00E802D7" w:rsidP="00505EB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bottom"/>
          </w:tcPr>
          <w:p w:rsidR="00E802D7" w:rsidRPr="00505EBA" w:rsidRDefault="00E802D7" w:rsidP="0088259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Align w:val="bottom"/>
          </w:tcPr>
          <w:p w:rsidR="00E802D7" w:rsidRPr="00505EBA" w:rsidRDefault="00E802D7" w:rsidP="00505EB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bottom"/>
          </w:tcPr>
          <w:p w:rsidR="00E802D7" w:rsidRPr="00505EBA" w:rsidRDefault="00E802D7" w:rsidP="00505EB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E802D7" w:rsidRPr="00505EBA" w:rsidRDefault="00E802D7" w:rsidP="007B38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Align w:val="bottom"/>
          </w:tcPr>
          <w:p w:rsidR="00E802D7" w:rsidRPr="00505EBA" w:rsidRDefault="00E802D7" w:rsidP="00505EB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05EBA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E802D7" w:rsidRDefault="00E802D7" w:rsidP="00882597"/>
    <w:sectPr w:rsidR="00E802D7" w:rsidSect="00A0407F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4E33"/>
    <w:rsid w:val="002C1678"/>
    <w:rsid w:val="00307F56"/>
    <w:rsid w:val="003D523B"/>
    <w:rsid w:val="0048765F"/>
    <w:rsid w:val="00505EBA"/>
    <w:rsid w:val="005A060C"/>
    <w:rsid w:val="005B257A"/>
    <w:rsid w:val="007769D6"/>
    <w:rsid w:val="007B38A6"/>
    <w:rsid w:val="0087181E"/>
    <w:rsid w:val="00882597"/>
    <w:rsid w:val="008B319A"/>
    <w:rsid w:val="00927534"/>
    <w:rsid w:val="00930A4E"/>
    <w:rsid w:val="009E01BE"/>
    <w:rsid w:val="00A0407F"/>
    <w:rsid w:val="00AF4D90"/>
    <w:rsid w:val="00BA54C4"/>
    <w:rsid w:val="00BB0A9F"/>
    <w:rsid w:val="00CC1335"/>
    <w:rsid w:val="00CC4E33"/>
    <w:rsid w:val="00E2642D"/>
    <w:rsid w:val="00E802D7"/>
    <w:rsid w:val="00EE3340"/>
    <w:rsid w:val="00F670C7"/>
    <w:rsid w:val="00F97758"/>
    <w:rsid w:val="00FE3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4C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C16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184</Words>
  <Characters>1051</Characters>
  <Application>Microsoft Office Outlook</Application>
  <DocSecurity>0</DocSecurity>
  <Lines>0</Lines>
  <Paragraphs>0</Paragraphs>
  <ScaleCrop>false</ScaleCrop>
  <Company>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Buh_3</cp:lastModifiedBy>
  <cp:revision>21</cp:revision>
  <cp:lastPrinted>2019-11-11T13:01:00Z</cp:lastPrinted>
  <dcterms:created xsi:type="dcterms:W3CDTF">2016-11-23T14:18:00Z</dcterms:created>
  <dcterms:modified xsi:type="dcterms:W3CDTF">2019-12-16T06:24:00Z</dcterms:modified>
</cp:coreProperties>
</file>